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BB4" w:rsidRPr="007A44D2" w:rsidRDefault="00571B35" w:rsidP="007A44D2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甘肃省创新创业教育改革项目</w:t>
      </w:r>
      <w:r w:rsidR="007A44D2">
        <w:rPr>
          <w:rFonts w:ascii="黑体" w:eastAsia="黑体" w:hAnsi="黑体" w:cs="黑体" w:hint="eastAsia"/>
          <w:sz w:val="28"/>
          <w:szCs w:val="28"/>
        </w:rPr>
        <w:t>表</w:t>
      </w:r>
    </w:p>
    <w:tbl>
      <w:tblPr>
        <w:tblW w:w="880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1660"/>
        <w:gridCol w:w="906"/>
        <w:gridCol w:w="2835"/>
        <w:gridCol w:w="850"/>
        <w:gridCol w:w="993"/>
        <w:gridCol w:w="993"/>
      </w:tblGrid>
      <w:tr w:rsidR="003165F1" w:rsidTr="003165F1">
        <w:trPr>
          <w:trHeight w:val="7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5F1" w:rsidRDefault="003165F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5F1" w:rsidRDefault="003165F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5F1" w:rsidRDefault="003165F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支持金额</w:t>
            </w:r>
          </w:p>
          <w:p w:rsidR="003165F1" w:rsidRDefault="003165F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5F1" w:rsidRDefault="003165F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5F1" w:rsidRDefault="003165F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5F1" w:rsidRDefault="003165F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指导教师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5F1" w:rsidRDefault="003165F1" w:rsidP="003165F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立项时间</w:t>
            </w:r>
          </w:p>
        </w:tc>
      </w:tr>
      <w:tr w:rsidR="003165F1" w:rsidTr="00EF2AF6">
        <w:trPr>
          <w:trHeight w:val="7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5F1" w:rsidRDefault="003165F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5F1" w:rsidRDefault="003165F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创新创业教改项目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5F1" w:rsidRDefault="003165F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5F1" w:rsidRDefault="003165F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A44D2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大学生工程化创新创业训练体系的构建与实践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5F1" w:rsidRDefault="003165F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李祥林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5F1" w:rsidRDefault="003165F1" w:rsidP="001431C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5F1" w:rsidRDefault="00EF2AF6" w:rsidP="00EF2AF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2017</w:t>
            </w:r>
          </w:p>
        </w:tc>
      </w:tr>
      <w:tr w:rsidR="007F6380" w:rsidTr="00EF2AF6">
        <w:trPr>
          <w:trHeight w:val="7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5533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创新创业教改项目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Pr="007A44D2" w:rsidRDefault="007F638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 w:rsidRPr="0045545A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基于三维仿真模型的电气类专业课程教育教学改革探索与实践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B80388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薛</w:t>
            </w:r>
            <w:r w:rsidR="00B803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延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1431C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380" w:rsidRDefault="007F6380" w:rsidP="00EF2AF6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2018</w:t>
            </w:r>
          </w:p>
        </w:tc>
      </w:tr>
      <w:tr w:rsidR="007F6380" w:rsidTr="00EF2AF6">
        <w:trPr>
          <w:trHeight w:val="4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5533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A44D2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大学生创新创业训练计划项目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B513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8911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一种用于实验室焊接的全自动工装夹具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77681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刘宇通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冯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380" w:rsidRDefault="007F6380" w:rsidP="00EF2AF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2018</w:t>
            </w:r>
          </w:p>
        </w:tc>
      </w:tr>
      <w:tr w:rsidR="007F6380" w:rsidTr="00EF2AF6">
        <w:trPr>
          <w:trHeight w:val="4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5533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Pr="007A44D2" w:rsidRDefault="007F63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A44D2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大学生创新创业训练计划项目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B513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8911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基于GPRS的PLC双机通讯远程控制系统设计与实现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77681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邓有鹏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任晓芳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380" w:rsidRDefault="007F6380" w:rsidP="00EF2AF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2018</w:t>
            </w:r>
          </w:p>
        </w:tc>
      </w:tr>
      <w:tr w:rsidR="007F6380" w:rsidTr="00EF2AF6">
        <w:trPr>
          <w:trHeight w:val="4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5533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Pr="007A44D2" w:rsidRDefault="007F63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A44D2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大学生创新创业训练计划项目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B513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89111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黄土干湿循环试验装置自动控制装置研制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77681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常永刚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魏建升</w:t>
            </w:r>
          </w:p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  洁</w:t>
            </w:r>
          </w:p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  坤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380" w:rsidRDefault="007F6380" w:rsidP="00EF2AF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2018</w:t>
            </w:r>
          </w:p>
        </w:tc>
      </w:tr>
      <w:tr w:rsidR="007F6380" w:rsidTr="00EF2AF6">
        <w:trPr>
          <w:trHeight w:val="4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5533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9307D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A44D2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大学生创新创业训练计划项目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AB119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7B5E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骑行助力与动能回收系统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7B7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  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7B7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李祥林</w:t>
            </w:r>
          </w:p>
          <w:p w:rsidR="007F6380" w:rsidRDefault="007F6380" w:rsidP="007B7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马忠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彧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380" w:rsidRDefault="007F6380" w:rsidP="00EF2AF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2018</w:t>
            </w:r>
          </w:p>
        </w:tc>
      </w:tr>
      <w:tr w:rsidR="007F6380" w:rsidTr="00EF2AF6">
        <w:trPr>
          <w:trHeight w:val="4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5533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Pr="007A44D2" w:rsidRDefault="007F6380" w:rsidP="009307D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A44D2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大学生创新创业训练计划项目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AB119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7B5E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疯狂的“drawing car”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7B7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许彦波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7B7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李祥林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380" w:rsidRDefault="007F6380" w:rsidP="00EF2AF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2018</w:t>
            </w:r>
          </w:p>
        </w:tc>
      </w:tr>
      <w:tr w:rsidR="007F6380" w:rsidTr="00EF2AF6">
        <w:trPr>
          <w:trHeight w:val="4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5533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Pr="007A44D2" w:rsidRDefault="007F6380" w:rsidP="009307D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A44D2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大学生创新创业训练计划项目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AB119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7B5EE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焊条电弧焊自动焊装置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7B7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刘展伟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7B7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贾金龙</w:t>
            </w:r>
          </w:p>
          <w:p w:rsidR="007F6380" w:rsidRDefault="007F6380" w:rsidP="007B7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蒋成燕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380" w:rsidRDefault="007F6380" w:rsidP="00EF2AF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2018</w:t>
            </w:r>
          </w:p>
        </w:tc>
      </w:tr>
      <w:tr w:rsidR="007F6380" w:rsidTr="00EF2AF6">
        <w:trPr>
          <w:trHeight w:val="4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5533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E621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A44D2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大学生创新创业训练计划项目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F7B1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EC28E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可循环使用一次性封装结构快递箱的研发及推广方案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温贵乾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张雪芹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380" w:rsidRDefault="007F6380" w:rsidP="00EF2AF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2018</w:t>
            </w:r>
          </w:p>
        </w:tc>
      </w:tr>
      <w:tr w:rsidR="007F6380" w:rsidTr="00EF2AF6">
        <w:trPr>
          <w:trHeight w:val="4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5533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Pr="007A44D2" w:rsidRDefault="007F6380" w:rsidP="00E621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A44D2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大学生创新创业训练计划项目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F7B1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EC28E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手机APP操控智能开窗装置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  涛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贾金龙</w:t>
            </w:r>
          </w:p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薛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380" w:rsidRDefault="007F6380" w:rsidP="00EF2AF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2018</w:t>
            </w:r>
          </w:p>
        </w:tc>
      </w:tr>
      <w:tr w:rsidR="007F6380" w:rsidTr="00EF2AF6">
        <w:trPr>
          <w:trHeight w:val="4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5533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Pr="007A44D2" w:rsidRDefault="007F6380" w:rsidP="00E621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A44D2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大学生创新创业训练计划项目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F7B1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EC28E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基于GPS的智能老人拐杖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蒲 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磊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李祥林</w:t>
            </w:r>
          </w:p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  颖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380" w:rsidRDefault="007F6380" w:rsidP="00EF2AF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2018</w:t>
            </w:r>
          </w:p>
        </w:tc>
      </w:tr>
      <w:tr w:rsidR="007F6380" w:rsidTr="00EF2AF6">
        <w:trPr>
          <w:trHeight w:val="4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5533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8078A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A44D2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大学生创新创业训练计划项目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21E2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EC28E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智能办公桌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胡佩金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沈建成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380" w:rsidRDefault="007F6380" w:rsidP="00EF2AF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2018</w:t>
            </w:r>
          </w:p>
        </w:tc>
      </w:tr>
      <w:tr w:rsidR="007F6380" w:rsidTr="00EF2AF6">
        <w:trPr>
          <w:trHeight w:val="4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5533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Pr="007A44D2" w:rsidRDefault="007F6380" w:rsidP="008078A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A44D2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大学生创新创业训练计划项目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21E2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EC28E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智能水族箱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马军亮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周德东</w:t>
            </w:r>
          </w:p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郭志成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380" w:rsidRDefault="007F6380" w:rsidP="00EF2AF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2018</w:t>
            </w:r>
          </w:p>
        </w:tc>
      </w:tr>
      <w:tr w:rsidR="007F6380" w:rsidTr="00EF2AF6">
        <w:trPr>
          <w:trHeight w:val="4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5533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Pr="007A44D2" w:rsidRDefault="007F6380" w:rsidP="008078A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A44D2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大学生创新创业训练计划项目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21E2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EC28E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椅子静音助手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胡佩金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史志成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380" w:rsidRDefault="007F6380" w:rsidP="00EF2AF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2018</w:t>
            </w:r>
          </w:p>
        </w:tc>
      </w:tr>
      <w:tr w:rsidR="007F6380" w:rsidTr="00EF2AF6">
        <w:trPr>
          <w:trHeight w:val="4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5533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082B7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A44D2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大学生创新创业训练计划项目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01381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EC28E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皮雕文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创设计与互联网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营销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李想鹏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滕艾娟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380" w:rsidRDefault="007F6380" w:rsidP="00EF2AF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2018</w:t>
            </w:r>
          </w:p>
        </w:tc>
      </w:tr>
      <w:tr w:rsidR="007F6380" w:rsidTr="00EF2AF6">
        <w:trPr>
          <w:trHeight w:val="4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45533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Pr="007A44D2" w:rsidRDefault="007F6380" w:rsidP="00082B7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A44D2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大学生创新创业训练计划项目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01381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EC28E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固定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翼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航模应急降落伞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蒋文强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史志成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380" w:rsidRDefault="007F6380" w:rsidP="00EF2AF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2018</w:t>
            </w:r>
          </w:p>
        </w:tc>
      </w:tr>
      <w:tr w:rsidR="007F6380" w:rsidTr="00EF2AF6">
        <w:trPr>
          <w:trHeight w:val="4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Pr="007A44D2" w:rsidRDefault="007F6380" w:rsidP="00082B7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A44D2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大学生创新创业训练计划项目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01381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EC28E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烘干消毒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一体化叠衣机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杨吉辉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380" w:rsidRDefault="007F6380" w:rsidP="002467F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史志成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380" w:rsidRDefault="007F6380" w:rsidP="00EF2AF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2018</w:t>
            </w:r>
          </w:p>
        </w:tc>
      </w:tr>
    </w:tbl>
    <w:p w:rsidR="001B3BB4" w:rsidRDefault="001B3BB4" w:rsidP="00AE6E6F">
      <w:pPr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</w:p>
    <w:sectPr w:rsidR="001B3BB4" w:rsidSect="001B3B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AF9" w:rsidRDefault="00366AF9" w:rsidP="00BC57F8">
      <w:r>
        <w:separator/>
      </w:r>
    </w:p>
  </w:endnote>
  <w:endnote w:type="continuationSeparator" w:id="0">
    <w:p w:rsidR="00366AF9" w:rsidRDefault="00366AF9" w:rsidP="00BC5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AF9" w:rsidRDefault="00366AF9" w:rsidP="00BC57F8">
      <w:r>
        <w:separator/>
      </w:r>
    </w:p>
  </w:footnote>
  <w:footnote w:type="continuationSeparator" w:id="0">
    <w:p w:rsidR="00366AF9" w:rsidRDefault="00366AF9" w:rsidP="00BC57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673F4"/>
    <w:rsid w:val="001B3BB4"/>
    <w:rsid w:val="00240BF1"/>
    <w:rsid w:val="003165F1"/>
    <w:rsid w:val="00366AF9"/>
    <w:rsid w:val="0045545A"/>
    <w:rsid w:val="0056073C"/>
    <w:rsid w:val="00571B35"/>
    <w:rsid w:val="0079372B"/>
    <w:rsid w:val="007A44D2"/>
    <w:rsid w:val="007F6380"/>
    <w:rsid w:val="009C1029"/>
    <w:rsid w:val="00AE6E6F"/>
    <w:rsid w:val="00B80388"/>
    <w:rsid w:val="00BC57F8"/>
    <w:rsid w:val="00EF2AF6"/>
    <w:rsid w:val="091F6BD3"/>
    <w:rsid w:val="317C745A"/>
    <w:rsid w:val="360673F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3BB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C5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C57F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BC5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57F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3BB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C5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C57F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BC5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57F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9</TotalTime>
  <Pages>1</Pages>
  <Words>132</Words>
  <Characters>755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Virtual</dc:creator>
  <cp:lastModifiedBy>syj</cp:lastModifiedBy>
  <cp:revision>9</cp:revision>
  <dcterms:created xsi:type="dcterms:W3CDTF">2018-07-09T08:44:00Z</dcterms:created>
  <dcterms:modified xsi:type="dcterms:W3CDTF">2018-12-13T08:23:00Z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